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5F3" w:rsidRDefault="009A75F3" w:rsidP="00881AB3">
      <w:pPr>
        <w:rPr>
          <w:lang w:val="uk-UA"/>
        </w:rPr>
      </w:pPr>
    </w:p>
    <w:p w:rsidR="009A75F3" w:rsidRDefault="009A75F3" w:rsidP="00881AB3">
      <w:pPr>
        <w:rPr>
          <w:lang w:val="uk-UA"/>
        </w:rPr>
      </w:pPr>
      <w:bookmarkStart w:id="0" w:name="_GoBack"/>
      <w:bookmarkEnd w:id="0"/>
    </w:p>
    <w:p w:rsidR="009A75F3" w:rsidRPr="0081221B" w:rsidRDefault="009A75F3" w:rsidP="00881AB3">
      <w:pPr>
        <w:rPr>
          <w:lang w:val="uk-UA"/>
        </w:rPr>
      </w:pPr>
    </w:p>
    <w:p w:rsidR="009A75F3" w:rsidRDefault="009A75F3" w:rsidP="00881AB3">
      <w:pPr>
        <w:framePr w:hSpace="141" w:wrap="around" w:vAnchor="text" w:hAnchor="page" w:x="5841" w:y="1"/>
        <w:rPr>
          <w:noProof/>
        </w:rPr>
      </w:pPr>
      <w:r w:rsidRPr="0043113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9A75F3" w:rsidRDefault="009A75F3" w:rsidP="00881AB3">
      <w:pPr>
        <w:pStyle w:val="Heading1"/>
        <w:rPr>
          <w:b/>
        </w:rPr>
      </w:pPr>
    </w:p>
    <w:p w:rsidR="009A75F3" w:rsidRDefault="009A75F3" w:rsidP="00881AB3">
      <w:pPr>
        <w:pStyle w:val="Heading1"/>
        <w:jc w:val="left"/>
        <w:rPr>
          <w:b/>
          <w:lang w:val="ru-RU"/>
        </w:rPr>
      </w:pPr>
    </w:p>
    <w:p w:rsidR="009A75F3" w:rsidRDefault="009A75F3" w:rsidP="00881AB3">
      <w:pPr>
        <w:pStyle w:val="Heading1"/>
        <w:jc w:val="left"/>
        <w:rPr>
          <w:b/>
          <w:lang w:val="ru-RU"/>
        </w:rPr>
      </w:pPr>
    </w:p>
    <w:p w:rsidR="009A75F3" w:rsidRDefault="009A75F3" w:rsidP="00881AB3">
      <w:pPr>
        <w:pStyle w:val="Heading1"/>
        <w:jc w:val="left"/>
        <w:rPr>
          <w:b/>
          <w:lang w:val="ru-RU"/>
        </w:rPr>
      </w:pPr>
    </w:p>
    <w:p w:rsidR="009A75F3" w:rsidRDefault="009A75F3" w:rsidP="00881AB3">
      <w:pPr>
        <w:pStyle w:val="Heading1"/>
        <w:jc w:val="left"/>
        <w:rPr>
          <w:b/>
        </w:rPr>
      </w:pPr>
    </w:p>
    <w:p w:rsidR="009A75F3" w:rsidRDefault="009A75F3" w:rsidP="00881AB3"/>
    <w:p w:rsidR="009A75F3" w:rsidRDefault="009A75F3" w:rsidP="00881AB3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9A75F3" w:rsidRDefault="009A75F3" w:rsidP="00881AB3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9A75F3" w:rsidRPr="00541AF3" w:rsidRDefault="009A75F3" w:rsidP="00881AB3">
      <w:pPr>
        <w:jc w:val="center"/>
        <w:rPr>
          <w:b/>
          <w:sz w:val="28"/>
        </w:rPr>
      </w:pPr>
    </w:p>
    <w:p w:rsidR="009A75F3" w:rsidRDefault="009A75F3" w:rsidP="00881AB3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9A75F3" w:rsidRDefault="009A75F3" w:rsidP="00881AB3">
      <w:pPr>
        <w:jc w:val="center"/>
        <w:rPr>
          <w:sz w:val="24"/>
          <w:szCs w:val="24"/>
          <w:lang w:val="uk-UA"/>
        </w:rPr>
      </w:pPr>
    </w:p>
    <w:p w:rsidR="009A75F3" w:rsidRPr="001644A9" w:rsidRDefault="009A75F3" w:rsidP="00881AB3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9A75F3" w:rsidRDefault="009A75F3" w:rsidP="00881AB3">
      <w:pPr>
        <w:jc w:val="center"/>
        <w:rPr>
          <w:b/>
          <w:sz w:val="28"/>
          <w:lang w:val="uk-UA"/>
        </w:rPr>
      </w:pPr>
    </w:p>
    <w:p w:rsidR="009A75F3" w:rsidRPr="00690794" w:rsidRDefault="009A75F3" w:rsidP="00881AB3">
      <w:pPr>
        <w:jc w:val="both"/>
        <w:rPr>
          <w:sz w:val="28"/>
          <w:lang w:val="uk-UA"/>
        </w:rPr>
      </w:pPr>
      <w:r>
        <w:rPr>
          <w:sz w:val="28"/>
          <w:lang w:val="uk-UA"/>
        </w:rPr>
        <w:t>31 серпня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>№242 -к</w:t>
      </w:r>
    </w:p>
    <w:p w:rsidR="009A75F3" w:rsidRDefault="009A75F3" w:rsidP="00881AB3">
      <w:pPr>
        <w:pStyle w:val="Title"/>
      </w:pPr>
    </w:p>
    <w:p w:rsidR="009A75F3" w:rsidRPr="005E2059" w:rsidRDefault="009A75F3" w:rsidP="00881AB3">
      <w:pPr>
        <w:spacing w:line="480" w:lineRule="auto"/>
        <w:rPr>
          <w:b/>
          <w:sz w:val="28"/>
          <w:lang w:val="uk-UA"/>
        </w:rPr>
      </w:pPr>
      <w:r>
        <w:rPr>
          <w:b/>
          <w:sz w:val="28"/>
        </w:rPr>
        <w:t xml:space="preserve">Про звільнення </w:t>
      </w:r>
      <w:r>
        <w:rPr>
          <w:b/>
          <w:sz w:val="28"/>
          <w:lang w:val="uk-UA"/>
        </w:rPr>
        <w:t>КАРАЯ С.В.</w:t>
      </w:r>
    </w:p>
    <w:p w:rsidR="009A75F3" w:rsidRPr="002E55B3" w:rsidRDefault="009A75F3" w:rsidP="001933CC">
      <w:pPr>
        <w:spacing w:line="276" w:lineRule="auto"/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На підставі пункту  7,13, 20  частини 4 статті  42 </w:t>
      </w:r>
      <w:r w:rsidRPr="000917CC">
        <w:rPr>
          <w:sz w:val="28"/>
          <w:szCs w:val="28"/>
          <w:lang w:val="uk-UA"/>
        </w:rPr>
        <w:t>Закону України «Про місцеве самоврядування в Україні</w:t>
      </w:r>
      <w:r>
        <w:rPr>
          <w:sz w:val="28"/>
          <w:szCs w:val="28"/>
          <w:lang w:val="uk-UA"/>
        </w:rPr>
        <w:t xml:space="preserve">», </w:t>
      </w:r>
      <w:r w:rsidRPr="00D538E0">
        <w:rPr>
          <w:sz w:val="28"/>
          <w:szCs w:val="28"/>
          <w:lang w:val="uk-UA"/>
        </w:rPr>
        <w:t>статт</w:t>
      </w:r>
      <w:r>
        <w:rPr>
          <w:sz w:val="28"/>
          <w:szCs w:val="28"/>
          <w:lang w:val="uk-UA"/>
        </w:rPr>
        <w:t>і</w:t>
      </w:r>
      <w:r w:rsidRPr="00D538E0">
        <w:rPr>
          <w:sz w:val="28"/>
          <w:szCs w:val="28"/>
          <w:lang w:val="uk-UA"/>
        </w:rPr>
        <w:t xml:space="preserve"> 3</w:t>
      </w:r>
      <w:r>
        <w:rPr>
          <w:sz w:val="28"/>
          <w:szCs w:val="28"/>
          <w:lang w:val="uk-UA"/>
        </w:rPr>
        <w:t>8</w:t>
      </w:r>
      <w:r w:rsidRPr="00D538E0">
        <w:rPr>
          <w:sz w:val="28"/>
          <w:szCs w:val="28"/>
          <w:lang w:val="uk-UA"/>
        </w:rPr>
        <w:t xml:space="preserve"> Кодексу Законів про працюУкраїни</w:t>
      </w:r>
      <w:r>
        <w:rPr>
          <w:sz w:val="28"/>
          <w:szCs w:val="28"/>
          <w:lang w:val="uk-UA"/>
        </w:rPr>
        <w:t>, статті 22 Закону України «Про відпустки»,</w:t>
      </w:r>
      <w:r w:rsidRPr="002E55B3">
        <w:rPr>
          <w:sz w:val="28"/>
          <w:szCs w:val="28"/>
          <w:lang w:val="uk-UA"/>
        </w:rPr>
        <w:t xml:space="preserve">розглянувши заяву  </w:t>
      </w:r>
      <w:r>
        <w:rPr>
          <w:sz w:val="28"/>
          <w:szCs w:val="28"/>
          <w:lang w:val="uk-UA"/>
        </w:rPr>
        <w:t xml:space="preserve">Карая С.В.: </w:t>
      </w:r>
    </w:p>
    <w:p w:rsidR="009A75F3" w:rsidRDefault="009A75F3" w:rsidP="001933CC">
      <w:pPr>
        <w:spacing w:line="276" w:lineRule="auto"/>
        <w:ind w:firstLine="360"/>
        <w:jc w:val="both"/>
        <w:rPr>
          <w:sz w:val="28"/>
          <w:szCs w:val="28"/>
          <w:lang w:val="uk-UA"/>
        </w:rPr>
      </w:pPr>
      <w:r w:rsidRPr="00B47BFD">
        <w:rPr>
          <w:sz w:val="28"/>
          <w:szCs w:val="28"/>
        </w:rPr>
        <w:t xml:space="preserve">1. ЗВІЛЬНИТИ </w:t>
      </w:r>
      <w:r>
        <w:rPr>
          <w:sz w:val="28"/>
          <w:szCs w:val="28"/>
          <w:lang w:val="uk-UA"/>
        </w:rPr>
        <w:t xml:space="preserve">з роботи КАРАЯ Сергія Васильовича, сторожаАрцизької міської ради,з 24 вересня  </w:t>
      </w:r>
      <w:r w:rsidRPr="00B47BFD">
        <w:rPr>
          <w:sz w:val="28"/>
          <w:szCs w:val="28"/>
        </w:rPr>
        <w:t>20</w:t>
      </w:r>
      <w:r>
        <w:rPr>
          <w:sz w:val="28"/>
          <w:szCs w:val="28"/>
          <w:lang w:val="uk-UA"/>
        </w:rPr>
        <w:t>21</w:t>
      </w:r>
      <w:r w:rsidRPr="00B47BFD">
        <w:rPr>
          <w:sz w:val="28"/>
          <w:szCs w:val="28"/>
        </w:rPr>
        <w:t xml:space="preserve"> року </w:t>
      </w:r>
      <w:r>
        <w:rPr>
          <w:sz w:val="28"/>
          <w:szCs w:val="28"/>
          <w:lang w:val="uk-UA"/>
        </w:rPr>
        <w:t>за власним бажанням</w:t>
      </w:r>
      <w:r w:rsidRPr="00B47BFD">
        <w:rPr>
          <w:sz w:val="28"/>
          <w:szCs w:val="28"/>
        </w:rPr>
        <w:t>.</w:t>
      </w:r>
    </w:p>
    <w:p w:rsidR="009A75F3" w:rsidRDefault="009A75F3" w:rsidP="001933CC">
      <w:pPr>
        <w:pStyle w:val="BodyText"/>
        <w:spacing w:line="276" w:lineRule="auto"/>
        <w:ind w:firstLine="360"/>
      </w:pPr>
      <w:r>
        <w:t>2. Відділу бухгалтерського  обліку, звітності та фінансово-господарського забезпечення Арцизької міської ради зробити  відповідні розрахунки тапровести відрахування із заробітної плати за дні відпустки, що булинадані в рахунок невідпрацьованої частини робочого року Караю С.В.у кількості 10  календарних  днів за період роботи з 18 лютого 2021 року  по 17 лютого 2022року.</w:t>
      </w:r>
    </w:p>
    <w:p w:rsidR="009A75F3" w:rsidRPr="003D4372" w:rsidRDefault="009A75F3" w:rsidP="001933CC">
      <w:pPr>
        <w:pStyle w:val="BodyText"/>
        <w:spacing w:line="276" w:lineRule="auto"/>
        <w:ind w:firstLine="360"/>
      </w:pPr>
      <w:r>
        <w:t xml:space="preserve">3. Контроль за виконанням  даного  розпорядження  </w:t>
      </w:r>
      <w:r>
        <w:rPr>
          <w:bCs/>
        </w:rPr>
        <w:t>покласти на керуючого справами виконавчого комітету міської ради Малєва О.М.</w:t>
      </w:r>
    </w:p>
    <w:p w:rsidR="009A75F3" w:rsidRDefault="009A75F3" w:rsidP="001933CC">
      <w:pPr>
        <w:pStyle w:val="Heading2"/>
        <w:spacing w:line="276" w:lineRule="auto"/>
      </w:pPr>
      <w:r>
        <w:tab/>
        <w:t>Підстава: Заява Карая С.В. від 30 серпня 2021 року.</w:t>
      </w:r>
    </w:p>
    <w:p w:rsidR="009A75F3" w:rsidRDefault="009A75F3" w:rsidP="00881AB3">
      <w:pPr>
        <w:pStyle w:val="Heading2"/>
      </w:pPr>
    </w:p>
    <w:p w:rsidR="009A75F3" w:rsidRDefault="009A75F3" w:rsidP="00881AB3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9A75F3" w:rsidRDefault="009A75F3" w:rsidP="00881AB3">
      <w:pPr>
        <w:rPr>
          <w:sz w:val="28"/>
          <w:szCs w:val="28"/>
          <w:lang w:val="uk-UA"/>
        </w:rPr>
      </w:pPr>
    </w:p>
    <w:p w:rsidR="009A75F3" w:rsidRDefault="009A75F3" w:rsidP="00881AB3">
      <w:pPr>
        <w:rPr>
          <w:sz w:val="28"/>
          <w:szCs w:val="28"/>
          <w:lang w:val="uk-UA"/>
        </w:rPr>
      </w:pPr>
    </w:p>
    <w:p w:rsidR="009A75F3" w:rsidRDefault="009A75F3" w:rsidP="004F43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розпорядженням ознайомлений,</w:t>
      </w:r>
    </w:p>
    <w:p w:rsidR="009A75F3" w:rsidRDefault="009A75F3" w:rsidP="004F43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копію розпорядження отримав  С.Карай     </w:t>
      </w:r>
    </w:p>
    <w:p w:rsidR="009A75F3" w:rsidRPr="00602CA2" w:rsidRDefault="009A75F3" w:rsidP="004F437E">
      <w:pPr>
        <w:rPr>
          <w:lang w:val="uk-UA"/>
        </w:rPr>
      </w:pPr>
      <w:r>
        <w:rPr>
          <w:sz w:val="28"/>
          <w:szCs w:val="28"/>
          <w:lang w:val="uk-UA"/>
        </w:rPr>
        <w:t xml:space="preserve"> «____»____________ 20_____р.</w:t>
      </w:r>
    </w:p>
    <w:p w:rsidR="009A75F3" w:rsidRDefault="009A75F3" w:rsidP="00881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A75F3" w:rsidRDefault="009A75F3" w:rsidP="00881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A75F3" w:rsidRDefault="009A75F3" w:rsidP="00881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A75F3" w:rsidRDefault="009A75F3" w:rsidP="00881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A75F3" w:rsidRDefault="009A75F3" w:rsidP="00881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A75F3" w:rsidRDefault="009A75F3" w:rsidP="00881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A75F3" w:rsidRPr="00E96A52" w:rsidRDefault="009A75F3" w:rsidP="00881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9A75F3" w:rsidRPr="00E96A52" w:rsidRDefault="009A75F3" w:rsidP="00881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31 серпня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242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9A75F3" w:rsidRDefault="009A75F3" w:rsidP="00881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A75F3" w:rsidRPr="00F430D8" w:rsidRDefault="009A75F3" w:rsidP="00881AB3">
      <w:pPr>
        <w:spacing w:line="480" w:lineRule="auto"/>
        <w:rPr>
          <w:sz w:val="28"/>
          <w:lang w:val="uk-UA"/>
        </w:rPr>
      </w:pPr>
      <w:r w:rsidRPr="00F430D8">
        <w:rPr>
          <w:sz w:val="28"/>
        </w:rPr>
        <w:t>Про звільнення</w:t>
      </w:r>
      <w:r>
        <w:rPr>
          <w:sz w:val="28"/>
          <w:lang w:val="uk-UA"/>
        </w:rPr>
        <w:t>КАРАЯ С.В.</w:t>
      </w:r>
    </w:p>
    <w:p w:rsidR="009A75F3" w:rsidRPr="00A84420" w:rsidRDefault="009A75F3" w:rsidP="00881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A75F3" w:rsidRDefault="009A75F3" w:rsidP="00881AB3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9A75F3" w:rsidRPr="00CF77D5" w:rsidRDefault="009A75F3" w:rsidP="00881AB3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9A75F3" w:rsidRPr="00E05F39" w:rsidRDefault="009A75F3" w:rsidP="00881A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з</w:t>
      </w:r>
      <w:r w:rsidRPr="00E05F39">
        <w:rPr>
          <w:sz w:val="28"/>
          <w:szCs w:val="28"/>
          <w:lang w:val="uk-UA"/>
        </w:rPr>
        <w:t>аступник  міського голови</w:t>
      </w:r>
    </w:p>
    <w:p w:rsidR="009A75F3" w:rsidRPr="00E05F39" w:rsidRDefault="009A75F3" w:rsidP="00881AB3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Т.Бахчеван</w:t>
      </w:r>
    </w:p>
    <w:p w:rsidR="009A75F3" w:rsidRPr="00E05F39" w:rsidRDefault="009A75F3" w:rsidP="00881AB3">
      <w:pPr>
        <w:rPr>
          <w:b/>
          <w:sz w:val="28"/>
          <w:szCs w:val="28"/>
          <w:lang w:val="uk-UA"/>
        </w:rPr>
      </w:pPr>
    </w:p>
    <w:p w:rsidR="009A75F3" w:rsidRDefault="009A75F3" w:rsidP="00881AB3">
      <w:pPr>
        <w:rPr>
          <w:sz w:val="28"/>
          <w:szCs w:val="28"/>
          <w:lang w:val="uk-UA"/>
        </w:rPr>
      </w:pPr>
    </w:p>
    <w:p w:rsidR="009A75F3" w:rsidRPr="00E05F39" w:rsidRDefault="009A75F3" w:rsidP="00881A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 юридичного відділу Арцизької міської ради</w:t>
      </w:r>
    </w:p>
    <w:p w:rsidR="009A75F3" w:rsidRPr="00E05F39" w:rsidRDefault="009A75F3" w:rsidP="00881AB3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А.Станкова</w:t>
      </w:r>
    </w:p>
    <w:p w:rsidR="009A75F3" w:rsidRPr="00E05F39" w:rsidRDefault="009A75F3" w:rsidP="00881AB3">
      <w:pPr>
        <w:rPr>
          <w:sz w:val="28"/>
          <w:szCs w:val="28"/>
          <w:lang w:val="uk-UA"/>
        </w:rPr>
      </w:pPr>
    </w:p>
    <w:p w:rsidR="009A75F3" w:rsidRDefault="009A75F3" w:rsidP="00881AB3">
      <w:pPr>
        <w:rPr>
          <w:sz w:val="28"/>
          <w:szCs w:val="28"/>
          <w:lang w:val="uk-UA"/>
        </w:rPr>
      </w:pPr>
    </w:p>
    <w:p w:rsidR="009A75F3" w:rsidRDefault="009A75F3" w:rsidP="00881A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відділу організаційної та кадрової роботи</w:t>
      </w:r>
    </w:p>
    <w:p w:rsidR="009A75F3" w:rsidRDefault="009A75F3" w:rsidP="00881A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        І.Стойкова</w:t>
      </w:r>
    </w:p>
    <w:p w:rsidR="009A75F3" w:rsidRDefault="009A75F3" w:rsidP="00881AB3">
      <w:pPr>
        <w:rPr>
          <w:sz w:val="28"/>
          <w:szCs w:val="28"/>
          <w:lang w:val="uk-UA"/>
        </w:rPr>
      </w:pPr>
    </w:p>
    <w:p w:rsidR="009A75F3" w:rsidRDefault="009A75F3" w:rsidP="00881AB3">
      <w:pPr>
        <w:rPr>
          <w:sz w:val="28"/>
          <w:szCs w:val="28"/>
          <w:lang w:val="uk-UA"/>
        </w:rPr>
      </w:pPr>
    </w:p>
    <w:p w:rsidR="009A75F3" w:rsidRPr="00E05F39" w:rsidRDefault="009A75F3" w:rsidP="00881AB3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Начальник відділу бухгалтерського обліку, звітності та фінансово-господарського забезпечення – головний бухгалтер</w:t>
      </w:r>
    </w:p>
    <w:p w:rsidR="009A75F3" w:rsidRPr="00E05F39" w:rsidRDefault="009A75F3" w:rsidP="00881AB3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Л.Лабунець</w:t>
      </w:r>
    </w:p>
    <w:p w:rsidR="009A75F3" w:rsidRPr="00E05F39" w:rsidRDefault="009A75F3" w:rsidP="00881AB3">
      <w:pPr>
        <w:rPr>
          <w:sz w:val="28"/>
          <w:szCs w:val="28"/>
          <w:lang w:val="uk-UA"/>
        </w:rPr>
      </w:pPr>
    </w:p>
    <w:p w:rsidR="009A75F3" w:rsidRPr="00A84420" w:rsidRDefault="009A75F3" w:rsidP="00881AB3">
      <w:pPr>
        <w:rPr>
          <w:lang w:val="uk-UA"/>
        </w:rPr>
      </w:pPr>
    </w:p>
    <w:p w:rsidR="009A75F3" w:rsidRPr="007C1026" w:rsidRDefault="009A75F3" w:rsidP="00881AB3">
      <w:pPr>
        <w:rPr>
          <w:lang w:val="uk-UA"/>
        </w:rPr>
      </w:pPr>
    </w:p>
    <w:p w:rsidR="009A75F3" w:rsidRDefault="009A75F3" w:rsidP="00881AB3">
      <w:pPr>
        <w:rPr>
          <w:lang w:val="uk-UA"/>
        </w:rPr>
      </w:pPr>
    </w:p>
    <w:p w:rsidR="009A75F3" w:rsidRDefault="009A75F3" w:rsidP="00881AB3">
      <w:pPr>
        <w:rPr>
          <w:lang w:val="uk-UA"/>
        </w:rPr>
      </w:pPr>
    </w:p>
    <w:p w:rsidR="009A75F3" w:rsidRDefault="009A75F3" w:rsidP="00881AB3">
      <w:pPr>
        <w:rPr>
          <w:lang w:val="uk-UA"/>
        </w:rPr>
      </w:pPr>
    </w:p>
    <w:p w:rsidR="009A75F3" w:rsidRDefault="009A75F3" w:rsidP="00881AB3">
      <w:pPr>
        <w:rPr>
          <w:lang w:val="uk-UA"/>
        </w:rPr>
      </w:pPr>
    </w:p>
    <w:p w:rsidR="009A75F3" w:rsidRDefault="009A75F3" w:rsidP="00881AB3">
      <w:pPr>
        <w:rPr>
          <w:lang w:val="uk-UA"/>
        </w:rPr>
      </w:pPr>
    </w:p>
    <w:p w:rsidR="009A75F3" w:rsidRDefault="009A75F3" w:rsidP="00881AB3">
      <w:pPr>
        <w:rPr>
          <w:lang w:val="uk-UA"/>
        </w:rPr>
      </w:pPr>
    </w:p>
    <w:p w:rsidR="009A75F3" w:rsidRDefault="009A75F3" w:rsidP="00881AB3">
      <w:pPr>
        <w:rPr>
          <w:lang w:val="uk-UA"/>
        </w:rPr>
      </w:pPr>
    </w:p>
    <w:p w:rsidR="009A75F3" w:rsidRPr="00AC24EA" w:rsidRDefault="009A75F3" w:rsidP="00881AB3">
      <w:pPr>
        <w:rPr>
          <w:sz w:val="24"/>
          <w:szCs w:val="24"/>
          <w:lang w:val="uk-UA"/>
        </w:rPr>
      </w:pPr>
      <w:r w:rsidRPr="00AC24EA">
        <w:rPr>
          <w:sz w:val="24"/>
          <w:szCs w:val="24"/>
          <w:lang w:val="uk-UA"/>
        </w:rPr>
        <w:t>Виконавець: Колеснікова  Н.Д., головний спеціаліст відділу по роботі з персоналом</w:t>
      </w:r>
      <w:r>
        <w:rPr>
          <w:sz w:val="24"/>
          <w:szCs w:val="24"/>
          <w:lang w:val="uk-UA"/>
        </w:rPr>
        <w:t xml:space="preserve"> відділу організаційної та кадрової роботи</w:t>
      </w:r>
    </w:p>
    <w:p w:rsidR="009A75F3" w:rsidRDefault="009A75F3" w:rsidP="00881AB3">
      <w:pPr>
        <w:rPr>
          <w:lang w:val="uk-UA"/>
        </w:rPr>
      </w:pPr>
    </w:p>
    <w:p w:rsidR="009A75F3" w:rsidRPr="00881AB3" w:rsidRDefault="009A75F3">
      <w:pPr>
        <w:rPr>
          <w:lang w:val="uk-UA"/>
        </w:rPr>
      </w:pPr>
    </w:p>
    <w:sectPr w:rsidR="009A75F3" w:rsidRPr="00881AB3" w:rsidSect="001933CC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1AB3"/>
    <w:rsid w:val="00060DB1"/>
    <w:rsid w:val="000917CC"/>
    <w:rsid w:val="001644A9"/>
    <w:rsid w:val="001933CC"/>
    <w:rsid w:val="001C2821"/>
    <w:rsid w:val="00241B81"/>
    <w:rsid w:val="002E55B3"/>
    <w:rsid w:val="002F0F15"/>
    <w:rsid w:val="003010A8"/>
    <w:rsid w:val="003426AF"/>
    <w:rsid w:val="003A3EA6"/>
    <w:rsid w:val="003D4372"/>
    <w:rsid w:val="00431133"/>
    <w:rsid w:val="004F437E"/>
    <w:rsid w:val="00541AF3"/>
    <w:rsid w:val="005E2059"/>
    <w:rsid w:val="00602CA2"/>
    <w:rsid w:val="00690794"/>
    <w:rsid w:val="007735AB"/>
    <w:rsid w:val="00790625"/>
    <w:rsid w:val="007C1026"/>
    <w:rsid w:val="0081221B"/>
    <w:rsid w:val="00881AB3"/>
    <w:rsid w:val="009A75F3"/>
    <w:rsid w:val="009C1933"/>
    <w:rsid w:val="00A84420"/>
    <w:rsid w:val="00AC24EA"/>
    <w:rsid w:val="00B47BFD"/>
    <w:rsid w:val="00B86E15"/>
    <w:rsid w:val="00CF77D5"/>
    <w:rsid w:val="00D33F5A"/>
    <w:rsid w:val="00D538E0"/>
    <w:rsid w:val="00DB43FD"/>
    <w:rsid w:val="00E05F39"/>
    <w:rsid w:val="00E81E01"/>
    <w:rsid w:val="00E96A52"/>
    <w:rsid w:val="00ED0C56"/>
    <w:rsid w:val="00F430D8"/>
    <w:rsid w:val="00F77ABC"/>
    <w:rsid w:val="00FE0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AB3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1AB3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1AB3"/>
    <w:pPr>
      <w:keepNext/>
      <w:outlineLvl w:val="1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1AB3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81AB3"/>
    <w:rPr>
      <w:rFonts w:ascii="Times New Roman" w:hAnsi="Times New Roman" w:cs="Times New Roman"/>
      <w:sz w:val="28"/>
      <w:szCs w:val="28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881AB3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881AB3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881AB3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81AB3"/>
    <w:rPr>
      <w:rFonts w:ascii="Times New Roman" w:hAnsi="Times New Roman" w:cs="Times New Roman"/>
      <w:sz w:val="28"/>
      <w:szCs w:val="28"/>
      <w:lang w:val="uk-UA" w:eastAsia="ru-RU"/>
    </w:rPr>
  </w:style>
  <w:style w:type="paragraph" w:styleId="NoSpacing">
    <w:name w:val="No Spacing"/>
    <w:uiPriority w:val="99"/>
    <w:qFormat/>
    <w:rsid w:val="00881AB3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81A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1AB3"/>
    <w:rPr>
      <w:rFonts w:ascii="Tahoma" w:hAnsi="Tahoma" w:cs="Tahoma"/>
      <w:sz w:val="16"/>
      <w:szCs w:val="16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E81E0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81E01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</TotalTime>
  <Pages>2</Pages>
  <Words>269</Words>
  <Characters>1538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11</cp:revision>
  <cp:lastPrinted>2021-08-31T09:27:00Z</cp:lastPrinted>
  <dcterms:created xsi:type="dcterms:W3CDTF">2021-08-30T05:39:00Z</dcterms:created>
  <dcterms:modified xsi:type="dcterms:W3CDTF">2022-01-12T07:39:00Z</dcterms:modified>
</cp:coreProperties>
</file>